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6" w:type="dxa"/>
        <w:tblInd w:w="-106" w:type="dxa"/>
        <w:tblLook w:val="01E0"/>
      </w:tblPr>
      <w:tblGrid>
        <w:gridCol w:w="4786"/>
        <w:gridCol w:w="4860"/>
      </w:tblGrid>
      <w:tr w:rsidR="00DA1127" w:rsidRPr="00A84DCA">
        <w:tc>
          <w:tcPr>
            <w:tcW w:w="4786" w:type="dxa"/>
          </w:tcPr>
          <w:p w:rsidR="00DA1127" w:rsidRPr="00A84DCA" w:rsidRDefault="00DA1127" w:rsidP="00A8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A1127" w:rsidRDefault="00DA1127" w:rsidP="00005B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                                         к квалификационным требованиям к</w:t>
            </w:r>
            <w:r w:rsidRPr="0073552B">
              <w:rPr>
                <w:sz w:val="28"/>
                <w:szCs w:val="28"/>
              </w:rPr>
              <w:t xml:space="preserve"> профессиональным знаниям и навыкам необходимых для замещения должностей муниципальной службы в администрации </w:t>
            </w:r>
          </w:p>
          <w:p w:rsidR="00DA1127" w:rsidRPr="00A84DCA" w:rsidRDefault="00DA1127" w:rsidP="00005B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Вышестеблиевского  сельского поселения Темрюкского района</w:t>
            </w:r>
          </w:p>
        </w:tc>
      </w:tr>
      <w:tr w:rsidR="00DA1127" w:rsidRPr="00A84DCA">
        <w:tc>
          <w:tcPr>
            <w:tcW w:w="4786" w:type="dxa"/>
          </w:tcPr>
          <w:p w:rsidR="00DA1127" w:rsidRPr="00A84DCA" w:rsidRDefault="00DA1127" w:rsidP="00A84D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A1127" w:rsidRPr="00A84DCA" w:rsidRDefault="00DA1127" w:rsidP="00A84D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A1127" w:rsidRDefault="00DA1127" w:rsidP="009F143D">
      <w:pPr>
        <w:ind w:left="5954"/>
        <w:jc w:val="center"/>
        <w:rPr>
          <w:sz w:val="28"/>
          <w:szCs w:val="28"/>
        </w:rPr>
      </w:pPr>
    </w:p>
    <w:p w:rsidR="00DA1127" w:rsidRPr="00B92322" w:rsidRDefault="00DA1127" w:rsidP="002B24E1">
      <w:pPr>
        <w:jc w:val="center"/>
        <w:rPr>
          <w:b/>
          <w:bCs/>
          <w:sz w:val="28"/>
          <w:szCs w:val="28"/>
        </w:rPr>
      </w:pPr>
      <w:r w:rsidRPr="00B92322">
        <w:rPr>
          <w:b/>
          <w:bCs/>
          <w:sz w:val="28"/>
          <w:szCs w:val="28"/>
        </w:rPr>
        <w:t>КВАЛИФИКАЦИОННЫЕ ТРЕБОВАНИЯ</w:t>
      </w:r>
    </w:p>
    <w:p w:rsidR="00DA1127" w:rsidRPr="004652A8" w:rsidRDefault="00DA1127" w:rsidP="002B24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профессиональным знаниям и навыкам муниципальных служащих </w:t>
      </w:r>
      <w:r w:rsidRPr="004652A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Вышестеблиевского  сельского поселения Темрюкского района в </w:t>
      </w:r>
      <w:r w:rsidRPr="00374506">
        <w:rPr>
          <w:sz w:val="28"/>
          <w:szCs w:val="28"/>
        </w:rPr>
        <w:t>области информационно-коммуникационных технологий</w:t>
      </w:r>
      <w:r>
        <w:rPr>
          <w:sz w:val="28"/>
          <w:szCs w:val="28"/>
        </w:rPr>
        <w:t xml:space="preserve"> (ИКТ)</w:t>
      </w:r>
    </w:p>
    <w:p w:rsidR="00DA1127" w:rsidRPr="003902E0" w:rsidRDefault="00DA1127" w:rsidP="003902E0">
      <w:pPr>
        <w:tabs>
          <w:tab w:val="left" w:pos="4993"/>
        </w:tabs>
      </w:pPr>
      <w:r>
        <w:tab/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5235"/>
        <w:gridCol w:w="3685"/>
      </w:tblGrid>
      <w:tr w:rsidR="00DA1127" w:rsidRPr="00A84DCA">
        <w:tc>
          <w:tcPr>
            <w:tcW w:w="719" w:type="dxa"/>
          </w:tcPr>
          <w:p w:rsidR="00DA1127" w:rsidRPr="00332640" w:rsidRDefault="00DA1127" w:rsidP="009F6857">
            <w:pPr>
              <w:jc w:val="center"/>
              <w:rPr>
                <w:b/>
                <w:bCs/>
                <w:sz w:val="24"/>
                <w:szCs w:val="24"/>
              </w:rPr>
            </w:pPr>
            <w:r w:rsidRPr="0033264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35" w:type="dxa"/>
          </w:tcPr>
          <w:p w:rsidR="00DA1127" w:rsidRDefault="00DA1127" w:rsidP="009F685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A1127" w:rsidRDefault="00DA1127" w:rsidP="009F6857">
            <w:pPr>
              <w:jc w:val="center"/>
              <w:rPr>
                <w:b/>
                <w:bCs/>
                <w:sz w:val="24"/>
                <w:szCs w:val="24"/>
              </w:rPr>
            </w:pPr>
            <w:r w:rsidRPr="00A84DCA">
              <w:rPr>
                <w:b/>
                <w:bCs/>
                <w:sz w:val="24"/>
                <w:szCs w:val="24"/>
              </w:rPr>
              <w:t>Наименование должности</w:t>
            </w:r>
          </w:p>
          <w:p w:rsidR="00DA1127" w:rsidRPr="00A84DCA" w:rsidRDefault="00DA1127" w:rsidP="009F68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DA1127" w:rsidRDefault="00DA1127" w:rsidP="009F685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A1127" w:rsidRPr="009B4BEF" w:rsidRDefault="00DA1127" w:rsidP="009F6857">
            <w:pPr>
              <w:jc w:val="center"/>
              <w:rPr>
                <w:b/>
                <w:bCs/>
                <w:sz w:val="24"/>
                <w:szCs w:val="24"/>
              </w:rPr>
            </w:pPr>
            <w:r w:rsidRPr="009B4BEF">
              <w:rPr>
                <w:b/>
                <w:bCs/>
                <w:sz w:val="24"/>
                <w:szCs w:val="24"/>
              </w:rPr>
              <w:t>Уровень требований</w:t>
            </w:r>
          </w:p>
        </w:tc>
      </w:tr>
      <w:tr w:rsidR="00DA1127" w:rsidRPr="00A84DCA">
        <w:tc>
          <w:tcPr>
            <w:tcW w:w="9639" w:type="dxa"/>
            <w:gridSpan w:val="3"/>
          </w:tcPr>
          <w:p w:rsidR="00DA1127" w:rsidRPr="00A84DCA" w:rsidRDefault="00DA1127" w:rsidP="002B24E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Заместитель</w:t>
            </w:r>
            <w:r w:rsidRPr="00A84DCA">
              <w:rPr>
                <w:b/>
                <w:bCs/>
                <w:sz w:val="24"/>
                <w:szCs w:val="24"/>
              </w:rPr>
              <w:t xml:space="preserve"> главы </w:t>
            </w:r>
            <w:r>
              <w:rPr>
                <w:b/>
                <w:bCs/>
                <w:sz w:val="24"/>
                <w:szCs w:val="24"/>
              </w:rPr>
              <w:t xml:space="preserve">Вышестеблиевского  сельского поселения Темрюкского района </w:t>
            </w:r>
          </w:p>
        </w:tc>
      </w:tr>
      <w:tr w:rsidR="00DA1127" w:rsidRPr="00A84DCA">
        <w:tc>
          <w:tcPr>
            <w:tcW w:w="719" w:type="dxa"/>
          </w:tcPr>
          <w:p w:rsidR="00DA1127" w:rsidRPr="00A84DCA" w:rsidRDefault="00DA1127" w:rsidP="00A84DC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35" w:type="dxa"/>
          </w:tcPr>
          <w:p w:rsidR="00DA1127" w:rsidRPr="00A84DCA" w:rsidRDefault="00DA1127" w:rsidP="002B24E1">
            <w:pPr>
              <w:rPr>
                <w:sz w:val="24"/>
                <w:szCs w:val="24"/>
              </w:rPr>
            </w:pPr>
            <w:r w:rsidRPr="00A84DCA">
              <w:rPr>
                <w:sz w:val="24"/>
                <w:szCs w:val="24"/>
              </w:rPr>
              <w:t>Зам</w:t>
            </w:r>
            <w:r>
              <w:rPr>
                <w:sz w:val="24"/>
                <w:szCs w:val="24"/>
              </w:rPr>
              <w:t>еститель</w:t>
            </w:r>
            <w:r w:rsidRPr="00A84DCA">
              <w:rPr>
                <w:sz w:val="24"/>
                <w:szCs w:val="24"/>
              </w:rPr>
              <w:t xml:space="preserve"> главы </w:t>
            </w:r>
            <w:r>
              <w:rPr>
                <w:sz w:val="24"/>
                <w:szCs w:val="24"/>
              </w:rPr>
              <w:t>Вышестеблиевского  сельского поселения Темрюкского района</w:t>
            </w:r>
          </w:p>
        </w:tc>
        <w:tc>
          <w:tcPr>
            <w:tcW w:w="3685" w:type="dxa"/>
          </w:tcPr>
          <w:p w:rsidR="00DA1127" w:rsidRPr="00A84DCA" w:rsidRDefault="00DA1127" w:rsidP="002B2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Расширенный</w:t>
            </w:r>
          </w:p>
        </w:tc>
      </w:tr>
      <w:tr w:rsidR="00DA1127" w:rsidRPr="00A84DCA">
        <w:tc>
          <w:tcPr>
            <w:tcW w:w="9639" w:type="dxa"/>
            <w:gridSpan w:val="3"/>
          </w:tcPr>
          <w:p w:rsidR="00DA1127" w:rsidRPr="00A84DCA" w:rsidRDefault="00DA1127" w:rsidP="002B2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Общий отдел</w:t>
            </w:r>
          </w:p>
        </w:tc>
      </w:tr>
      <w:tr w:rsidR="00DA1127" w:rsidRPr="00A84DCA">
        <w:tc>
          <w:tcPr>
            <w:tcW w:w="719" w:type="dxa"/>
          </w:tcPr>
          <w:p w:rsidR="00DA1127" w:rsidRPr="00A84DCA" w:rsidRDefault="00DA1127" w:rsidP="00A84DC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35" w:type="dxa"/>
          </w:tcPr>
          <w:p w:rsidR="00DA1127" w:rsidRPr="00A84DCA" w:rsidRDefault="00DA1127" w:rsidP="002B2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685" w:type="dxa"/>
          </w:tcPr>
          <w:p w:rsidR="00DA1127" w:rsidRPr="00A84DCA" w:rsidRDefault="00DA1127" w:rsidP="002B2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Специальный (к базовому)</w:t>
            </w:r>
          </w:p>
        </w:tc>
      </w:tr>
      <w:tr w:rsidR="00DA1127" w:rsidRPr="00A84DCA">
        <w:tc>
          <w:tcPr>
            <w:tcW w:w="9639" w:type="dxa"/>
            <w:gridSpan w:val="3"/>
          </w:tcPr>
          <w:p w:rsidR="00DA1127" w:rsidRPr="00A84DCA" w:rsidRDefault="00DA1127" w:rsidP="002B2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Финансовый отдел</w:t>
            </w:r>
          </w:p>
        </w:tc>
      </w:tr>
      <w:tr w:rsidR="00DA1127" w:rsidRPr="00A84DCA">
        <w:tc>
          <w:tcPr>
            <w:tcW w:w="719" w:type="dxa"/>
          </w:tcPr>
          <w:p w:rsidR="00DA1127" w:rsidRPr="00A84DCA" w:rsidRDefault="00DA1127" w:rsidP="00A84DC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35" w:type="dxa"/>
          </w:tcPr>
          <w:p w:rsidR="00DA1127" w:rsidRPr="00685727" w:rsidRDefault="00DA1127" w:rsidP="002B24E1">
            <w:pPr>
              <w:rPr>
                <w:i/>
                <w:iCs/>
                <w:sz w:val="24"/>
                <w:szCs w:val="24"/>
              </w:rPr>
            </w:pPr>
            <w:r w:rsidRPr="00A84DCA">
              <w:rPr>
                <w:sz w:val="24"/>
                <w:szCs w:val="24"/>
              </w:rPr>
              <w:t>Начальник отдела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DA1127" w:rsidRPr="00A84DCA" w:rsidRDefault="00DA1127" w:rsidP="002B2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Специальный (к базовому)</w:t>
            </w:r>
          </w:p>
        </w:tc>
      </w:tr>
      <w:tr w:rsidR="00DA1127" w:rsidRPr="00A84DCA">
        <w:tc>
          <w:tcPr>
            <w:tcW w:w="9639" w:type="dxa"/>
            <w:gridSpan w:val="3"/>
          </w:tcPr>
          <w:p w:rsidR="00DA1127" w:rsidRPr="00DA5E33" w:rsidRDefault="00DA1127" w:rsidP="00DA5E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Отдел имущественных и земельных отношений</w:t>
            </w:r>
          </w:p>
        </w:tc>
      </w:tr>
      <w:tr w:rsidR="00DA1127" w:rsidRPr="00A84DCA">
        <w:tc>
          <w:tcPr>
            <w:tcW w:w="719" w:type="dxa"/>
          </w:tcPr>
          <w:p w:rsidR="00DA1127" w:rsidRPr="00A84DCA" w:rsidRDefault="00DA1127" w:rsidP="00A84DC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35" w:type="dxa"/>
          </w:tcPr>
          <w:p w:rsidR="00DA1127" w:rsidRPr="00A84DCA" w:rsidRDefault="00DA1127" w:rsidP="002B2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3685" w:type="dxa"/>
          </w:tcPr>
          <w:p w:rsidR="00DA1127" w:rsidRDefault="00DA1127" w:rsidP="002B2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Специальный (к базовому)</w:t>
            </w:r>
          </w:p>
        </w:tc>
      </w:tr>
    </w:tbl>
    <w:p w:rsidR="00DA1127" w:rsidRDefault="00DA1127" w:rsidP="00D543E7">
      <w:pPr>
        <w:rPr>
          <w:sz w:val="24"/>
          <w:szCs w:val="24"/>
        </w:rPr>
      </w:pPr>
    </w:p>
    <w:p w:rsidR="00DA1127" w:rsidRDefault="00DA1127" w:rsidP="00D543E7">
      <w:pPr>
        <w:rPr>
          <w:sz w:val="24"/>
          <w:szCs w:val="24"/>
        </w:rPr>
      </w:pPr>
    </w:p>
    <w:p w:rsidR="00DA1127" w:rsidRPr="00824045" w:rsidRDefault="00DA1127" w:rsidP="00D543E7">
      <w:pPr>
        <w:rPr>
          <w:sz w:val="24"/>
          <w:szCs w:val="24"/>
        </w:rPr>
      </w:pPr>
    </w:p>
    <w:p w:rsidR="00DA1127" w:rsidRDefault="00DA1127" w:rsidP="00320764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DA1127" w:rsidRPr="00293E50" w:rsidRDefault="00DA1127" w:rsidP="00320764">
      <w:pPr>
        <w:rPr>
          <w:sz w:val="28"/>
          <w:szCs w:val="28"/>
        </w:rPr>
      </w:pPr>
      <w:r>
        <w:rPr>
          <w:sz w:val="28"/>
          <w:szCs w:val="28"/>
        </w:rPr>
        <w:t xml:space="preserve">Вышестеблиевского </w:t>
      </w:r>
      <w:r w:rsidRPr="00293E50">
        <w:rPr>
          <w:sz w:val="28"/>
          <w:szCs w:val="28"/>
        </w:rPr>
        <w:t xml:space="preserve"> сельского поселения </w:t>
      </w:r>
    </w:p>
    <w:p w:rsidR="00DA1127" w:rsidRPr="00293E50" w:rsidRDefault="00DA1127" w:rsidP="00320764">
      <w:pPr>
        <w:rPr>
          <w:sz w:val="28"/>
          <w:szCs w:val="28"/>
        </w:rPr>
      </w:pPr>
      <w:r w:rsidRPr="00293E50">
        <w:rPr>
          <w:sz w:val="28"/>
          <w:szCs w:val="28"/>
        </w:rPr>
        <w:t xml:space="preserve">Темрюкского района                                                           </w:t>
      </w:r>
      <w:r>
        <w:rPr>
          <w:sz w:val="28"/>
          <w:szCs w:val="28"/>
        </w:rPr>
        <w:t xml:space="preserve">                  Л.Н. Бедакова</w:t>
      </w:r>
    </w:p>
    <w:sectPr w:rsidR="00DA1127" w:rsidRPr="00293E50" w:rsidSect="00005B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127" w:rsidRDefault="00DA1127">
      <w:r>
        <w:separator/>
      </w:r>
    </w:p>
  </w:endnote>
  <w:endnote w:type="continuationSeparator" w:id="1">
    <w:p w:rsidR="00DA1127" w:rsidRDefault="00DA1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127" w:rsidRDefault="00DA1127">
      <w:r>
        <w:separator/>
      </w:r>
    </w:p>
  </w:footnote>
  <w:footnote w:type="continuationSeparator" w:id="1">
    <w:p w:rsidR="00DA1127" w:rsidRDefault="00DA1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127" w:rsidRDefault="00DA1127" w:rsidP="00924D8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DA1127" w:rsidRDefault="00DA11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2943"/>
    <w:multiLevelType w:val="hybridMultilevel"/>
    <w:tmpl w:val="6C3EDDE4"/>
    <w:lvl w:ilvl="0" w:tplc="42B81484">
      <w:start w:val="111"/>
      <w:numFmt w:val="decimal"/>
      <w:lvlText w:val="%1."/>
      <w:lvlJc w:val="left"/>
      <w:pPr>
        <w:tabs>
          <w:tab w:val="num" w:pos="401"/>
        </w:tabs>
        <w:ind w:left="458" w:hanging="170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216F2"/>
    <w:multiLevelType w:val="hybridMultilevel"/>
    <w:tmpl w:val="FE1AB50E"/>
    <w:lvl w:ilvl="0" w:tplc="66F078E0">
      <w:start w:val="3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C4BEB"/>
    <w:multiLevelType w:val="multilevel"/>
    <w:tmpl w:val="EB3ABA46"/>
    <w:lvl w:ilvl="0">
      <w:start w:val="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A7199F"/>
    <w:multiLevelType w:val="multilevel"/>
    <w:tmpl w:val="775EBFCE"/>
    <w:lvl w:ilvl="0">
      <w:start w:val="90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475359"/>
    <w:multiLevelType w:val="hybridMultilevel"/>
    <w:tmpl w:val="6AB66440"/>
    <w:lvl w:ilvl="0" w:tplc="EFC88028">
      <w:start w:val="111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70943"/>
    <w:multiLevelType w:val="multilevel"/>
    <w:tmpl w:val="11CAB850"/>
    <w:lvl w:ilvl="0">
      <w:start w:val="90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AA74C7"/>
    <w:multiLevelType w:val="multilevel"/>
    <w:tmpl w:val="EB3ABA46"/>
    <w:lvl w:ilvl="0">
      <w:start w:val="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C933E2"/>
    <w:multiLevelType w:val="multilevel"/>
    <w:tmpl w:val="EB3ABA46"/>
    <w:lvl w:ilvl="0">
      <w:start w:val="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D129B"/>
    <w:multiLevelType w:val="multilevel"/>
    <w:tmpl w:val="040E0272"/>
    <w:lvl w:ilvl="0">
      <w:start w:val="90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DC615A"/>
    <w:multiLevelType w:val="multilevel"/>
    <w:tmpl w:val="26F045CE"/>
    <w:lvl w:ilvl="0">
      <w:start w:val="90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691801"/>
    <w:multiLevelType w:val="hybridMultilevel"/>
    <w:tmpl w:val="026A15EE"/>
    <w:lvl w:ilvl="0" w:tplc="0DD63514">
      <w:start w:val="90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49169F"/>
    <w:multiLevelType w:val="multilevel"/>
    <w:tmpl w:val="A3B25FC8"/>
    <w:lvl w:ilvl="0">
      <w:start w:val="60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441B50"/>
    <w:multiLevelType w:val="hybridMultilevel"/>
    <w:tmpl w:val="1E982E4C"/>
    <w:lvl w:ilvl="0" w:tplc="6C940B90">
      <w:start w:val="62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381E17"/>
    <w:multiLevelType w:val="hybridMultilevel"/>
    <w:tmpl w:val="18D623B2"/>
    <w:lvl w:ilvl="0" w:tplc="07E40B62">
      <w:start w:val="104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0C5A02"/>
    <w:multiLevelType w:val="multilevel"/>
    <w:tmpl w:val="EB3ABA46"/>
    <w:lvl w:ilvl="0">
      <w:start w:val="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E42C06"/>
    <w:multiLevelType w:val="hybridMultilevel"/>
    <w:tmpl w:val="3AECE27C"/>
    <w:lvl w:ilvl="0" w:tplc="D9AE91F6">
      <w:start w:val="7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9F1875"/>
    <w:multiLevelType w:val="multilevel"/>
    <w:tmpl w:val="21D0881C"/>
    <w:lvl w:ilvl="0">
      <w:start w:val="29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1152A4"/>
    <w:multiLevelType w:val="hybridMultilevel"/>
    <w:tmpl w:val="26F045CE"/>
    <w:lvl w:ilvl="0" w:tplc="0DD63514">
      <w:start w:val="90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0E592C"/>
    <w:multiLevelType w:val="hybridMultilevel"/>
    <w:tmpl w:val="586A6B0A"/>
    <w:lvl w:ilvl="0" w:tplc="0419000F">
      <w:start w:val="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3C4AF0"/>
    <w:multiLevelType w:val="hybridMultilevel"/>
    <w:tmpl w:val="A3B25FC8"/>
    <w:lvl w:ilvl="0" w:tplc="F822E5C4">
      <w:start w:val="60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7D7341"/>
    <w:multiLevelType w:val="hybridMultilevel"/>
    <w:tmpl w:val="21D0881C"/>
    <w:lvl w:ilvl="0" w:tplc="FC8A06BE">
      <w:start w:val="29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7165C2"/>
    <w:multiLevelType w:val="multilevel"/>
    <w:tmpl w:val="6C3EDDE4"/>
    <w:lvl w:ilvl="0">
      <w:start w:val="111"/>
      <w:numFmt w:val="decimal"/>
      <w:lvlText w:val="%1."/>
      <w:lvlJc w:val="left"/>
      <w:pPr>
        <w:tabs>
          <w:tab w:val="num" w:pos="401"/>
        </w:tabs>
        <w:ind w:left="458" w:hanging="17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24BEE"/>
    <w:multiLevelType w:val="multilevel"/>
    <w:tmpl w:val="6C3EDDE4"/>
    <w:lvl w:ilvl="0">
      <w:start w:val="111"/>
      <w:numFmt w:val="decimal"/>
      <w:lvlText w:val="%1."/>
      <w:lvlJc w:val="left"/>
      <w:pPr>
        <w:tabs>
          <w:tab w:val="num" w:pos="401"/>
        </w:tabs>
        <w:ind w:left="458" w:hanging="17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C7714F"/>
    <w:multiLevelType w:val="multilevel"/>
    <w:tmpl w:val="F59AA2E8"/>
    <w:lvl w:ilvl="0">
      <w:start w:val="90"/>
      <w:numFmt w:val="decimal"/>
      <w:lvlText w:val="%1."/>
      <w:lvlJc w:val="left"/>
      <w:pPr>
        <w:tabs>
          <w:tab w:val="num" w:pos="170"/>
        </w:tabs>
        <w:ind w:left="113" w:hanging="56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5745D3"/>
    <w:multiLevelType w:val="multilevel"/>
    <w:tmpl w:val="775EBFCE"/>
    <w:lvl w:ilvl="0">
      <w:start w:val="90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7733D9"/>
    <w:multiLevelType w:val="multilevel"/>
    <w:tmpl w:val="EB3ABA46"/>
    <w:lvl w:ilvl="0">
      <w:start w:val="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FB4967"/>
    <w:multiLevelType w:val="multilevel"/>
    <w:tmpl w:val="3AECE27C"/>
    <w:lvl w:ilvl="0">
      <w:start w:val="7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1A1EB4"/>
    <w:multiLevelType w:val="multilevel"/>
    <w:tmpl w:val="EB3ABA46"/>
    <w:lvl w:ilvl="0">
      <w:start w:val="1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1A0E69"/>
    <w:multiLevelType w:val="multilevel"/>
    <w:tmpl w:val="026A15EE"/>
    <w:lvl w:ilvl="0">
      <w:start w:val="90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3C08E4"/>
    <w:multiLevelType w:val="multilevel"/>
    <w:tmpl w:val="6AB66440"/>
    <w:lvl w:ilvl="0">
      <w:start w:val="111"/>
      <w:numFmt w:val="decimal"/>
      <w:lvlText w:val="%1."/>
      <w:lvlJc w:val="right"/>
      <w:pPr>
        <w:tabs>
          <w:tab w:val="num" w:pos="-61"/>
        </w:tabs>
        <w:ind w:left="-118" w:firstLine="406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7D5133"/>
    <w:multiLevelType w:val="hybridMultilevel"/>
    <w:tmpl w:val="CC8A5E8C"/>
    <w:lvl w:ilvl="0" w:tplc="77101628">
      <w:start w:val="83"/>
      <w:numFmt w:val="decimal"/>
      <w:lvlText w:val="%1."/>
      <w:lvlJc w:val="left"/>
      <w:pPr>
        <w:tabs>
          <w:tab w:val="num" w:pos="170"/>
        </w:tabs>
        <w:ind w:left="227" w:hanging="17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0"/>
  </w:num>
  <w:num w:numId="6">
    <w:abstractNumId w:val="14"/>
  </w:num>
  <w:num w:numId="7">
    <w:abstractNumId w:val="19"/>
  </w:num>
  <w:num w:numId="8">
    <w:abstractNumId w:val="2"/>
  </w:num>
  <w:num w:numId="9">
    <w:abstractNumId w:val="15"/>
  </w:num>
  <w:num w:numId="10">
    <w:abstractNumId w:val="25"/>
  </w:num>
  <w:num w:numId="11">
    <w:abstractNumId w:val="17"/>
  </w:num>
  <w:num w:numId="12">
    <w:abstractNumId w:val="8"/>
  </w:num>
  <w:num w:numId="13">
    <w:abstractNumId w:val="5"/>
  </w:num>
  <w:num w:numId="14">
    <w:abstractNumId w:val="23"/>
  </w:num>
  <w:num w:numId="15">
    <w:abstractNumId w:val="24"/>
  </w:num>
  <w:num w:numId="16">
    <w:abstractNumId w:val="11"/>
  </w:num>
  <w:num w:numId="17">
    <w:abstractNumId w:val="0"/>
  </w:num>
  <w:num w:numId="18">
    <w:abstractNumId w:val="21"/>
  </w:num>
  <w:num w:numId="19">
    <w:abstractNumId w:val="3"/>
  </w:num>
  <w:num w:numId="20">
    <w:abstractNumId w:val="22"/>
  </w:num>
  <w:num w:numId="21">
    <w:abstractNumId w:val="10"/>
  </w:num>
  <w:num w:numId="22">
    <w:abstractNumId w:val="28"/>
  </w:num>
  <w:num w:numId="23">
    <w:abstractNumId w:val="4"/>
  </w:num>
  <w:num w:numId="24">
    <w:abstractNumId w:val="27"/>
  </w:num>
  <w:num w:numId="25">
    <w:abstractNumId w:val="16"/>
  </w:num>
  <w:num w:numId="26">
    <w:abstractNumId w:val="1"/>
  </w:num>
  <w:num w:numId="27">
    <w:abstractNumId w:val="26"/>
  </w:num>
  <w:num w:numId="28">
    <w:abstractNumId w:val="12"/>
  </w:num>
  <w:num w:numId="29">
    <w:abstractNumId w:val="9"/>
  </w:num>
  <w:num w:numId="30">
    <w:abstractNumId w:val="30"/>
  </w:num>
  <w:num w:numId="31">
    <w:abstractNumId w:val="29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35D"/>
    <w:rsid w:val="0000034F"/>
    <w:rsid w:val="00004442"/>
    <w:rsid w:val="00005B51"/>
    <w:rsid w:val="00007C01"/>
    <w:rsid w:val="000100DF"/>
    <w:rsid w:val="0001086D"/>
    <w:rsid w:val="000141CC"/>
    <w:rsid w:val="00014D6F"/>
    <w:rsid w:val="00015964"/>
    <w:rsid w:val="00015CC1"/>
    <w:rsid w:val="000166DB"/>
    <w:rsid w:val="00017099"/>
    <w:rsid w:val="00020CE3"/>
    <w:rsid w:val="000210B3"/>
    <w:rsid w:val="00021CBC"/>
    <w:rsid w:val="00030B90"/>
    <w:rsid w:val="00031B38"/>
    <w:rsid w:val="00033541"/>
    <w:rsid w:val="00034586"/>
    <w:rsid w:val="00035712"/>
    <w:rsid w:val="00037950"/>
    <w:rsid w:val="000424A1"/>
    <w:rsid w:val="00042C66"/>
    <w:rsid w:val="00044CDE"/>
    <w:rsid w:val="00045153"/>
    <w:rsid w:val="00046BA1"/>
    <w:rsid w:val="00052506"/>
    <w:rsid w:val="000533FC"/>
    <w:rsid w:val="000534B6"/>
    <w:rsid w:val="0005572A"/>
    <w:rsid w:val="000559D9"/>
    <w:rsid w:val="00061902"/>
    <w:rsid w:val="00063752"/>
    <w:rsid w:val="000641B3"/>
    <w:rsid w:val="0006461F"/>
    <w:rsid w:val="000650A8"/>
    <w:rsid w:val="0006721D"/>
    <w:rsid w:val="00067530"/>
    <w:rsid w:val="00067C1C"/>
    <w:rsid w:val="00071002"/>
    <w:rsid w:val="00072384"/>
    <w:rsid w:val="00075948"/>
    <w:rsid w:val="00077F05"/>
    <w:rsid w:val="00082EA6"/>
    <w:rsid w:val="0008438F"/>
    <w:rsid w:val="00085BC5"/>
    <w:rsid w:val="00086720"/>
    <w:rsid w:val="00087CD5"/>
    <w:rsid w:val="0009361F"/>
    <w:rsid w:val="00093942"/>
    <w:rsid w:val="00094FC2"/>
    <w:rsid w:val="000A2354"/>
    <w:rsid w:val="000A27D4"/>
    <w:rsid w:val="000A286B"/>
    <w:rsid w:val="000A2897"/>
    <w:rsid w:val="000A7F82"/>
    <w:rsid w:val="000B0950"/>
    <w:rsid w:val="000B304A"/>
    <w:rsid w:val="000B34A7"/>
    <w:rsid w:val="000B4584"/>
    <w:rsid w:val="000B51C3"/>
    <w:rsid w:val="000B5EB4"/>
    <w:rsid w:val="000B6FAF"/>
    <w:rsid w:val="000C322E"/>
    <w:rsid w:val="000C547B"/>
    <w:rsid w:val="000C5E41"/>
    <w:rsid w:val="000C65C7"/>
    <w:rsid w:val="000C6A46"/>
    <w:rsid w:val="000C6BED"/>
    <w:rsid w:val="000C75D9"/>
    <w:rsid w:val="000D3B25"/>
    <w:rsid w:val="000D4819"/>
    <w:rsid w:val="000D56B5"/>
    <w:rsid w:val="000D5BB4"/>
    <w:rsid w:val="000D618B"/>
    <w:rsid w:val="000E0BDE"/>
    <w:rsid w:val="000E3EE6"/>
    <w:rsid w:val="000E4BD0"/>
    <w:rsid w:val="000E51CE"/>
    <w:rsid w:val="000E608B"/>
    <w:rsid w:val="000E765D"/>
    <w:rsid w:val="000F40AA"/>
    <w:rsid w:val="000F77C0"/>
    <w:rsid w:val="001004C3"/>
    <w:rsid w:val="00101EA5"/>
    <w:rsid w:val="001053AD"/>
    <w:rsid w:val="00105DE5"/>
    <w:rsid w:val="00105FDA"/>
    <w:rsid w:val="0010771A"/>
    <w:rsid w:val="00111675"/>
    <w:rsid w:val="00111D73"/>
    <w:rsid w:val="001124DC"/>
    <w:rsid w:val="00113670"/>
    <w:rsid w:val="0012285D"/>
    <w:rsid w:val="001232D7"/>
    <w:rsid w:val="00125C4E"/>
    <w:rsid w:val="0012615F"/>
    <w:rsid w:val="00126F4C"/>
    <w:rsid w:val="00127216"/>
    <w:rsid w:val="00127AC5"/>
    <w:rsid w:val="00127BF0"/>
    <w:rsid w:val="00131476"/>
    <w:rsid w:val="001326C8"/>
    <w:rsid w:val="00133282"/>
    <w:rsid w:val="00133F8D"/>
    <w:rsid w:val="00134314"/>
    <w:rsid w:val="001349C8"/>
    <w:rsid w:val="00134AF5"/>
    <w:rsid w:val="00135158"/>
    <w:rsid w:val="00135609"/>
    <w:rsid w:val="00136EBE"/>
    <w:rsid w:val="001423D5"/>
    <w:rsid w:val="0014753D"/>
    <w:rsid w:val="00147C4D"/>
    <w:rsid w:val="001501A1"/>
    <w:rsid w:val="001502CE"/>
    <w:rsid w:val="00155E4C"/>
    <w:rsid w:val="00155EE8"/>
    <w:rsid w:val="001600A3"/>
    <w:rsid w:val="00160AC4"/>
    <w:rsid w:val="00161B6F"/>
    <w:rsid w:val="0016415C"/>
    <w:rsid w:val="00167DFC"/>
    <w:rsid w:val="00172DB6"/>
    <w:rsid w:val="00173326"/>
    <w:rsid w:val="0017559A"/>
    <w:rsid w:val="00176CB4"/>
    <w:rsid w:val="00177E91"/>
    <w:rsid w:val="001803B1"/>
    <w:rsid w:val="00181667"/>
    <w:rsid w:val="001819C8"/>
    <w:rsid w:val="00184BA1"/>
    <w:rsid w:val="001855C4"/>
    <w:rsid w:val="00187042"/>
    <w:rsid w:val="00187A1A"/>
    <w:rsid w:val="00190305"/>
    <w:rsid w:val="0019135B"/>
    <w:rsid w:val="001928A9"/>
    <w:rsid w:val="0019491A"/>
    <w:rsid w:val="00195081"/>
    <w:rsid w:val="001A2AB1"/>
    <w:rsid w:val="001A4BDB"/>
    <w:rsid w:val="001A66C8"/>
    <w:rsid w:val="001A67C2"/>
    <w:rsid w:val="001A6E37"/>
    <w:rsid w:val="001A7ADC"/>
    <w:rsid w:val="001B0A3E"/>
    <w:rsid w:val="001B0DB4"/>
    <w:rsid w:val="001B1287"/>
    <w:rsid w:val="001B14DD"/>
    <w:rsid w:val="001B4D3F"/>
    <w:rsid w:val="001B4FE3"/>
    <w:rsid w:val="001B5B05"/>
    <w:rsid w:val="001B6A70"/>
    <w:rsid w:val="001B6DAC"/>
    <w:rsid w:val="001B759C"/>
    <w:rsid w:val="001C0979"/>
    <w:rsid w:val="001C3D83"/>
    <w:rsid w:val="001C3DD0"/>
    <w:rsid w:val="001D0DC7"/>
    <w:rsid w:val="001D159F"/>
    <w:rsid w:val="001D2897"/>
    <w:rsid w:val="001D326C"/>
    <w:rsid w:val="001D5C22"/>
    <w:rsid w:val="001D6DF9"/>
    <w:rsid w:val="001D7443"/>
    <w:rsid w:val="001D7AFD"/>
    <w:rsid w:val="001E17B7"/>
    <w:rsid w:val="001E3B31"/>
    <w:rsid w:val="001E6969"/>
    <w:rsid w:val="001E6DB0"/>
    <w:rsid w:val="001E7408"/>
    <w:rsid w:val="001F0E69"/>
    <w:rsid w:val="001F119E"/>
    <w:rsid w:val="001F3437"/>
    <w:rsid w:val="001F486C"/>
    <w:rsid w:val="001F4E39"/>
    <w:rsid w:val="001F7A3C"/>
    <w:rsid w:val="0020012E"/>
    <w:rsid w:val="00201536"/>
    <w:rsid w:val="002032AF"/>
    <w:rsid w:val="0020595A"/>
    <w:rsid w:val="0021007B"/>
    <w:rsid w:val="002112DB"/>
    <w:rsid w:val="00212217"/>
    <w:rsid w:val="00213B82"/>
    <w:rsid w:val="00221E87"/>
    <w:rsid w:val="00222756"/>
    <w:rsid w:val="00224236"/>
    <w:rsid w:val="002243BA"/>
    <w:rsid w:val="002244CD"/>
    <w:rsid w:val="00226EE2"/>
    <w:rsid w:val="00227C7C"/>
    <w:rsid w:val="00230FD7"/>
    <w:rsid w:val="002310A0"/>
    <w:rsid w:val="00232F66"/>
    <w:rsid w:val="0023348C"/>
    <w:rsid w:val="00234A5C"/>
    <w:rsid w:val="002437A9"/>
    <w:rsid w:val="00247897"/>
    <w:rsid w:val="00250B12"/>
    <w:rsid w:val="00250BDE"/>
    <w:rsid w:val="00251606"/>
    <w:rsid w:val="0025260B"/>
    <w:rsid w:val="00255B50"/>
    <w:rsid w:val="002568E1"/>
    <w:rsid w:val="00257D69"/>
    <w:rsid w:val="00262465"/>
    <w:rsid w:val="0026454D"/>
    <w:rsid w:val="0026566C"/>
    <w:rsid w:val="002666D0"/>
    <w:rsid w:val="0026717C"/>
    <w:rsid w:val="00267EBF"/>
    <w:rsid w:val="002723D6"/>
    <w:rsid w:val="002747E2"/>
    <w:rsid w:val="00274CE5"/>
    <w:rsid w:val="00275B2E"/>
    <w:rsid w:val="002760FF"/>
    <w:rsid w:val="00276FDA"/>
    <w:rsid w:val="00277FFA"/>
    <w:rsid w:val="0028025F"/>
    <w:rsid w:val="002805D5"/>
    <w:rsid w:val="00284FC9"/>
    <w:rsid w:val="00286AC7"/>
    <w:rsid w:val="0028710B"/>
    <w:rsid w:val="00287113"/>
    <w:rsid w:val="00290B19"/>
    <w:rsid w:val="0029177A"/>
    <w:rsid w:val="002925FD"/>
    <w:rsid w:val="00292697"/>
    <w:rsid w:val="00293E50"/>
    <w:rsid w:val="002A0152"/>
    <w:rsid w:val="002A1A94"/>
    <w:rsid w:val="002A24DD"/>
    <w:rsid w:val="002A37BF"/>
    <w:rsid w:val="002A5519"/>
    <w:rsid w:val="002A75F4"/>
    <w:rsid w:val="002A7703"/>
    <w:rsid w:val="002B1690"/>
    <w:rsid w:val="002B24E1"/>
    <w:rsid w:val="002B61EC"/>
    <w:rsid w:val="002C3114"/>
    <w:rsid w:val="002C31FF"/>
    <w:rsid w:val="002C61D2"/>
    <w:rsid w:val="002C7D35"/>
    <w:rsid w:val="002D0620"/>
    <w:rsid w:val="002D22B0"/>
    <w:rsid w:val="002D3BC0"/>
    <w:rsid w:val="002D481A"/>
    <w:rsid w:val="002D78F7"/>
    <w:rsid w:val="002F5CCB"/>
    <w:rsid w:val="00300C59"/>
    <w:rsid w:val="0030194F"/>
    <w:rsid w:val="00302D50"/>
    <w:rsid w:val="00303614"/>
    <w:rsid w:val="00305AE1"/>
    <w:rsid w:val="00306395"/>
    <w:rsid w:val="003063B1"/>
    <w:rsid w:val="003066C8"/>
    <w:rsid w:val="00310905"/>
    <w:rsid w:val="00315285"/>
    <w:rsid w:val="00320764"/>
    <w:rsid w:val="003211EA"/>
    <w:rsid w:val="00321654"/>
    <w:rsid w:val="00321F62"/>
    <w:rsid w:val="00323B36"/>
    <w:rsid w:val="00323F1D"/>
    <w:rsid w:val="00327CA1"/>
    <w:rsid w:val="0033049E"/>
    <w:rsid w:val="00330DB6"/>
    <w:rsid w:val="00332640"/>
    <w:rsid w:val="0033415C"/>
    <w:rsid w:val="003351A7"/>
    <w:rsid w:val="0033619E"/>
    <w:rsid w:val="00336518"/>
    <w:rsid w:val="00344BAC"/>
    <w:rsid w:val="00346C0B"/>
    <w:rsid w:val="00347FCB"/>
    <w:rsid w:val="00350E40"/>
    <w:rsid w:val="003528B9"/>
    <w:rsid w:val="0035335D"/>
    <w:rsid w:val="00354782"/>
    <w:rsid w:val="0035797F"/>
    <w:rsid w:val="00362B9B"/>
    <w:rsid w:val="00363B28"/>
    <w:rsid w:val="00365C30"/>
    <w:rsid w:val="003714E6"/>
    <w:rsid w:val="00373A4F"/>
    <w:rsid w:val="00374506"/>
    <w:rsid w:val="00375247"/>
    <w:rsid w:val="00375357"/>
    <w:rsid w:val="00376ECC"/>
    <w:rsid w:val="00377BA8"/>
    <w:rsid w:val="00377F07"/>
    <w:rsid w:val="0038167E"/>
    <w:rsid w:val="00381865"/>
    <w:rsid w:val="00381B93"/>
    <w:rsid w:val="00381DD5"/>
    <w:rsid w:val="00382755"/>
    <w:rsid w:val="0038648E"/>
    <w:rsid w:val="00387FBA"/>
    <w:rsid w:val="003902E0"/>
    <w:rsid w:val="00391ADF"/>
    <w:rsid w:val="00392BCD"/>
    <w:rsid w:val="0039560E"/>
    <w:rsid w:val="003957F4"/>
    <w:rsid w:val="00396662"/>
    <w:rsid w:val="003A02A0"/>
    <w:rsid w:val="003A0449"/>
    <w:rsid w:val="003A390C"/>
    <w:rsid w:val="003A4FB6"/>
    <w:rsid w:val="003A5203"/>
    <w:rsid w:val="003A7701"/>
    <w:rsid w:val="003B1013"/>
    <w:rsid w:val="003B7467"/>
    <w:rsid w:val="003C181E"/>
    <w:rsid w:val="003C56B9"/>
    <w:rsid w:val="003C70BC"/>
    <w:rsid w:val="003D3B39"/>
    <w:rsid w:val="003D6410"/>
    <w:rsid w:val="003D6CE8"/>
    <w:rsid w:val="003D73DA"/>
    <w:rsid w:val="003D7F71"/>
    <w:rsid w:val="003E5287"/>
    <w:rsid w:val="003E55B4"/>
    <w:rsid w:val="003E5AA3"/>
    <w:rsid w:val="003E5F16"/>
    <w:rsid w:val="003F0A0D"/>
    <w:rsid w:val="003F0C8C"/>
    <w:rsid w:val="003F1528"/>
    <w:rsid w:val="003F17CD"/>
    <w:rsid w:val="003F38CF"/>
    <w:rsid w:val="003F5979"/>
    <w:rsid w:val="003F679D"/>
    <w:rsid w:val="003F6FE9"/>
    <w:rsid w:val="003F7AB9"/>
    <w:rsid w:val="003F7F6D"/>
    <w:rsid w:val="0040158D"/>
    <w:rsid w:val="00401DF0"/>
    <w:rsid w:val="00412703"/>
    <w:rsid w:val="0041295D"/>
    <w:rsid w:val="004130AC"/>
    <w:rsid w:val="00413ADE"/>
    <w:rsid w:val="00413D33"/>
    <w:rsid w:val="00414270"/>
    <w:rsid w:val="004155C5"/>
    <w:rsid w:val="00416D8F"/>
    <w:rsid w:val="00417FD2"/>
    <w:rsid w:val="00420DBA"/>
    <w:rsid w:val="00425D58"/>
    <w:rsid w:val="00427562"/>
    <w:rsid w:val="004310FE"/>
    <w:rsid w:val="00433BDB"/>
    <w:rsid w:val="00434409"/>
    <w:rsid w:val="00434520"/>
    <w:rsid w:val="0043709E"/>
    <w:rsid w:val="00437ADC"/>
    <w:rsid w:val="00440A84"/>
    <w:rsid w:val="0044330B"/>
    <w:rsid w:val="00443420"/>
    <w:rsid w:val="0044694A"/>
    <w:rsid w:val="004604C2"/>
    <w:rsid w:val="00461088"/>
    <w:rsid w:val="00462E5F"/>
    <w:rsid w:val="004649A6"/>
    <w:rsid w:val="004652A8"/>
    <w:rsid w:val="00466020"/>
    <w:rsid w:val="00466180"/>
    <w:rsid w:val="00466AFE"/>
    <w:rsid w:val="00470573"/>
    <w:rsid w:val="00471904"/>
    <w:rsid w:val="00484269"/>
    <w:rsid w:val="004844A1"/>
    <w:rsid w:val="004844E9"/>
    <w:rsid w:val="00484D9F"/>
    <w:rsid w:val="00484FB4"/>
    <w:rsid w:val="00487A44"/>
    <w:rsid w:val="00491448"/>
    <w:rsid w:val="00492581"/>
    <w:rsid w:val="00493188"/>
    <w:rsid w:val="00493716"/>
    <w:rsid w:val="00494199"/>
    <w:rsid w:val="00496046"/>
    <w:rsid w:val="004A1D06"/>
    <w:rsid w:val="004A26D7"/>
    <w:rsid w:val="004A5751"/>
    <w:rsid w:val="004B0266"/>
    <w:rsid w:val="004B2222"/>
    <w:rsid w:val="004B247C"/>
    <w:rsid w:val="004B3E13"/>
    <w:rsid w:val="004B508C"/>
    <w:rsid w:val="004B7892"/>
    <w:rsid w:val="004B7E1C"/>
    <w:rsid w:val="004C386F"/>
    <w:rsid w:val="004C429D"/>
    <w:rsid w:val="004C4446"/>
    <w:rsid w:val="004C483E"/>
    <w:rsid w:val="004C584E"/>
    <w:rsid w:val="004D064D"/>
    <w:rsid w:val="004D251C"/>
    <w:rsid w:val="004D264F"/>
    <w:rsid w:val="004D3597"/>
    <w:rsid w:val="004D4A2B"/>
    <w:rsid w:val="004D581B"/>
    <w:rsid w:val="004D78D9"/>
    <w:rsid w:val="004E003A"/>
    <w:rsid w:val="004E0B55"/>
    <w:rsid w:val="004E145E"/>
    <w:rsid w:val="004E7A64"/>
    <w:rsid w:val="004F019F"/>
    <w:rsid w:val="004F04F2"/>
    <w:rsid w:val="004F3DD4"/>
    <w:rsid w:val="004F5813"/>
    <w:rsid w:val="005017F0"/>
    <w:rsid w:val="0050201E"/>
    <w:rsid w:val="005058BE"/>
    <w:rsid w:val="0050715B"/>
    <w:rsid w:val="00510417"/>
    <w:rsid w:val="00510D32"/>
    <w:rsid w:val="00512A11"/>
    <w:rsid w:val="0051331F"/>
    <w:rsid w:val="00513CF4"/>
    <w:rsid w:val="00514FEA"/>
    <w:rsid w:val="00517CD5"/>
    <w:rsid w:val="00517E28"/>
    <w:rsid w:val="00524B60"/>
    <w:rsid w:val="00527826"/>
    <w:rsid w:val="00531D66"/>
    <w:rsid w:val="00532176"/>
    <w:rsid w:val="005336F8"/>
    <w:rsid w:val="00534A99"/>
    <w:rsid w:val="005362F4"/>
    <w:rsid w:val="0054077C"/>
    <w:rsid w:val="0054117F"/>
    <w:rsid w:val="00546F9D"/>
    <w:rsid w:val="0055128B"/>
    <w:rsid w:val="00554607"/>
    <w:rsid w:val="005562CE"/>
    <w:rsid w:val="00556388"/>
    <w:rsid w:val="005624DA"/>
    <w:rsid w:val="00564A96"/>
    <w:rsid w:val="005701AB"/>
    <w:rsid w:val="00576127"/>
    <w:rsid w:val="00577F3E"/>
    <w:rsid w:val="00581493"/>
    <w:rsid w:val="0058190C"/>
    <w:rsid w:val="0058367D"/>
    <w:rsid w:val="0058406F"/>
    <w:rsid w:val="005841B4"/>
    <w:rsid w:val="005852D7"/>
    <w:rsid w:val="00586F43"/>
    <w:rsid w:val="00591DAC"/>
    <w:rsid w:val="00591E3B"/>
    <w:rsid w:val="00594454"/>
    <w:rsid w:val="005A0C10"/>
    <w:rsid w:val="005A0C6C"/>
    <w:rsid w:val="005A3D2B"/>
    <w:rsid w:val="005A40C6"/>
    <w:rsid w:val="005A4A6A"/>
    <w:rsid w:val="005A68D9"/>
    <w:rsid w:val="005B0A41"/>
    <w:rsid w:val="005B2034"/>
    <w:rsid w:val="005B2576"/>
    <w:rsid w:val="005B2E3F"/>
    <w:rsid w:val="005B375B"/>
    <w:rsid w:val="005B41C3"/>
    <w:rsid w:val="005B5A1E"/>
    <w:rsid w:val="005B7845"/>
    <w:rsid w:val="005B796A"/>
    <w:rsid w:val="005B7D8C"/>
    <w:rsid w:val="005C1EEB"/>
    <w:rsid w:val="005C2630"/>
    <w:rsid w:val="005C2DA7"/>
    <w:rsid w:val="005C3CC0"/>
    <w:rsid w:val="005C6BD1"/>
    <w:rsid w:val="005C7A88"/>
    <w:rsid w:val="005D1E42"/>
    <w:rsid w:val="005D3DCC"/>
    <w:rsid w:val="005D559C"/>
    <w:rsid w:val="005D6031"/>
    <w:rsid w:val="005D6C6F"/>
    <w:rsid w:val="005E107B"/>
    <w:rsid w:val="005E1D64"/>
    <w:rsid w:val="005E2D32"/>
    <w:rsid w:val="005E329D"/>
    <w:rsid w:val="005E3EE2"/>
    <w:rsid w:val="005E558E"/>
    <w:rsid w:val="005F1027"/>
    <w:rsid w:val="005F50AA"/>
    <w:rsid w:val="006000C5"/>
    <w:rsid w:val="00600A72"/>
    <w:rsid w:val="00603FDB"/>
    <w:rsid w:val="00606331"/>
    <w:rsid w:val="006069B7"/>
    <w:rsid w:val="00607629"/>
    <w:rsid w:val="00610AC3"/>
    <w:rsid w:val="006121D7"/>
    <w:rsid w:val="006123C8"/>
    <w:rsid w:val="00612B58"/>
    <w:rsid w:val="00612B9D"/>
    <w:rsid w:val="0061457B"/>
    <w:rsid w:val="0061568C"/>
    <w:rsid w:val="00616006"/>
    <w:rsid w:val="00616992"/>
    <w:rsid w:val="00621B4B"/>
    <w:rsid w:val="00622772"/>
    <w:rsid w:val="00623E19"/>
    <w:rsid w:val="00627BB9"/>
    <w:rsid w:val="006316CE"/>
    <w:rsid w:val="00632D19"/>
    <w:rsid w:val="006375AD"/>
    <w:rsid w:val="00644F81"/>
    <w:rsid w:val="00651E63"/>
    <w:rsid w:val="006526DD"/>
    <w:rsid w:val="00654A24"/>
    <w:rsid w:val="00660F77"/>
    <w:rsid w:val="00662FAD"/>
    <w:rsid w:val="00664BF8"/>
    <w:rsid w:val="0066762A"/>
    <w:rsid w:val="00670061"/>
    <w:rsid w:val="00672BAC"/>
    <w:rsid w:val="00674F90"/>
    <w:rsid w:val="00675770"/>
    <w:rsid w:val="0067768E"/>
    <w:rsid w:val="00683E57"/>
    <w:rsid w:val="00685727"/>
    <w:rsid w:val="0069187B"/>
    <w:rsid w:val="00691C3C"/>
    <w:rsid w:val="0069233A"/>
    <w:rsid w:val="00692C7F"/>
    <w:rsid w:val="00694403"/>
    <w:rsid w:val="00696460"/>
    <w:rsid w:val="006964D9"/>
    <w:rsid w:val="006A22F2"/>
    <w:rsid w:val="006A568E"/>
    <w:rsid w:val="006A6105"/>
    <w:rsid w:val="006B15ED"/>
    <w:rsid w:val="006B1761"/>
    <w:rsid w:val="006B3C16"/>
    <w:rsid w:val="006B3CED"/>
    <w:rsid w:val="006C1D83"/>
    <w:rsid w:val="006C21D9"/>
    <w:rsid w:val="006C370E"/>
    <w:rsid w:val="006C551D"/>
    <w:rsid w:val="006C5E3F"/>
    <w:rsid w:val="006C7B5E"/>
    <w:rsid w:val="006D2256"/>
    <w:rsid w:val="006D34EC"/>
    <w:rsid w:val="006D40AC"/>
    <w:rsid w:val="006D4CBA"/>
    <w:rsid w:val="006E1E97"/>
    <w:rsid w:val="006E5FB2"/>
    <w:rsid w:val="006E6335"/>
    <w:rsid w:val="006E6436"/>
    <w:rsid w:val="006F05C3"/>
    <w:rsid w:val="006F1AF5"/>
    <w:rsid w:val="006F36D3"/>
    <w:rsid w:val="006F6FDC"/>
    <w:rsid w:val="006F755A"/>
    <w:rsid w:val="00700084"/>
    <w:rsid w:val="007039A4"/>
    <w:rsid w:val="00706B2B"/>
    <w:rsid w:val="007076AD"/>
    <w:rsid w:val="007104C2"/>
    <w:rsid w:val="00713BCF"/>
    <w:rsid w:val="00714159"/>
    <w:rsid w:val="007147C7"/>
    <w:rsid w:val="00715961"/>
    <w:rsid w:val="00716806"/>
    <w:rsid w:val="00723E22"/>
    <w:rsid w:val="00730241"/>
    <w:rsid w:val="00730B6B"/>
    <w:rsid w:val="007315AD"/>
    <w:rsid w:val="00731F28"/>
    <w:rsid w:val="007330AE"/>
    <w:rsid w:val="00734E6D"/>
    <w:rsid w:val="0073552B"/>
    <w:rsid w:val="0073590F"/>
    <w:rsid w:val="0073601C"/>
    <w:rsid w:val="0073731B"/>
    <w:rsid w:val="00737544"/>
    <w:rsid w:val="0074245E"/>
    <w:rsid w:val="00744009"/>
    <w:rsid w:val="00744A3A"/>
    <w:rsid w:val="00752A9B"/>
    <w:rsid w:val="00752D7A"/>
    <w:rsid w:val="00753DA9"/>
    <w:rsid w:val="007557D7"/>
    <w:rsid w:val="00757854"/>
    <w:rsid w:val="00760B98"/>
    <w:rsid w:val="00762BA9"/>
    <w:rsid w:val="00764A39"/>
    <w:rsid w:val="00765121"/>
    <w:rsid w:val="007656AB"/>
    <w:rsid w:val="00765A30"/>
    <w:rsid w:val="007674AF"/>
    <w:rsid w:val="0076779B"/>
    <w:rsid w:val="007703F7"/>
    <w:rsid w:val="0077091E"/>
    <w:rsid w:val="007718CE"/>
    <w:rsid w:val="00774E90"/>
    <w:rsid w:val="007768C3"/>
    <w:rsid w:val="00782152"/>
    <w:rsid w:val="007853CC"/>
    <w:rsid w:val="0078606D"/>
    <w:rsid w:val="00786CE0"/>
    <w:rsid w:val="0079355D"/>
    <w:rsid w:val="00795085"/>
    <w:rsid w:val="0079533B"/>
    <w:rsid w:val="00795DA9"/>
    <w:rsid w:val="00796BA9"/>
    <w:rsid w:val="007A0EA0"/>
    <w:rsid w:val="007A1C66"/>
    <w:rsid w:val="007A1F73"/>
    <w:rsid w:val="007A4230"/>
    <w:rsid w:val="007A63F1"/>
    <w:rsid w:val="007A652D"/>
    <w:rsid w:val="007A7DED"/>
    <w:rsid w:val="007B0AB9"/>
    <w:rsid w:val="007B4822"/>
    <w:rsid w:val="007B4E78"/>
    <w:rsid w:val="007B7426"/>
    <w:rsid w:val="007B7503"/>
    <w:rsid w:val="007C204F"/>
    <w:rsid w:val="007C2265"/>
    <w:rsid w:val="007C34F8"/>
    <w:rsid w:val="007C4BF7"/>
    <w:rsid w:val="007C4C9C"/>
    <w:rsid w:val="007C4D40"/>
    <w:rsid w:val="007C528E"/>
    <w:rsid w:val="007C5ADB"/>
    <w:rsid w:val="007C612E"/>
    <w:rsid w:val="007D3BC8"/>
    <w:rsid w:val="007E05AB"/>
    <w:rsid w:val="007E05CD"/>
    <w:rsid w:val="007E20D9"/>
    <w:rsid w:val="007E55EC"/>
    <w:rsid w:val="007E6DE5"/>
    <w:rsid w:val="007F3275"/>
    <w:rsid w:val="007F3F9E"/>
    <w:rsid w:val="007F4455"/>
    <w:rsid w:val="007F5F76"/>
    <w:rsid w:val="00803F8C"/>
    <w:rsid w:val="008043CF"/>
    <w:rsid w:val="00805883"/>
    <w:rsid w:val="00811039"/>
    <w:rsid w:val="00812E08"/>
    <w:rsid w:val="00814C74"/>
    <w:rsid w:val="008156CA"/>
    <w:rsid w:val="00817336"/>
    <w:rsid w:val="0081752B"/>
    <w:rsid w:val="0082252D"/>
    <w:rsid w:val="00823FB6"/>
    <w:rsid w:val="00824045"/>
    <w:rsid w:val="0082749F"/>
    <w:rsid w:val="0083032D"/>
    <w:rsid w:val="00831316"/>
    <w:rsid w:val="00831C7A"/>
    <w:rsid w:val="00837AD2"/>
    <w:rsid w:val="00841D97"/>
    <w:rsid w:val="00844FE8"/>
    <w:rsid w:val="0084500D"/>
    <w:rsid w:val="00845A4D"/>
    <w:rsid w:val="00845DF7"/>
    <w:rsid w:val="00846E82"/>
    <w:rsid w:val="00850389"/>
    <w:rsid w:val="00850CA6"/>
    <w:rsid w:val="00851B0F"/>
    <w:rsid w:val="0085293C"/>
    <w:rsid w:val="00854A7B"/>
    <w:rsid w:val="00854FC4"/>
    <w:rsid w:val="00856970"/>
    <w:rsid w:val="008627B8"/>
    <w:rsid w:val="008633BA"/>
    <w:rsid w:val="008638E9"/>
    <w:rsid w:val="008673DB"/>
    <w:rsid w:val="00872354"/>
    <w:rsid w:val="008728CA"/>
    <w:rsid w:val="0087494F"/>
    <w:rsid w:val="008757F6"/>
    <w:rsid w:val="00876204"/>
    <w:rsid w:val="00881C2B"/>
    <w:rsid w:val="00882D42"/>
    <w:rsid w:val="00882F3D"/>
    <w:rsid w:val="0088567D"/>
    <w:rsid w:val="00887EDD"/>
    <w:rsid w:val="0089211D"/>
    <w:rsid w:val="00892823"/>
    <w:rsid w:val="00893045"/>
    <w:rsid w:val="008956B0"/>
    <w:rsid w:val="00895FFF"/>
    <w:rsid w:val="008960E7"/>
    <w:rsid w:val="0089700C"/>
    <w:rsid w:val="008A06E4"/>
    <w:rsid w:val="008A1A3A"/>
    <w:rsid w:val="008A4AB5"/>
    <w:rsid w:val="008B0C7E"/>
    <w:rsid w:val="008B253F"/>
    <w:rsid w:val="008B3B82"/>
    <w:rsid w:val="008B532F"/>
    <w:rsid w:val="008B7359"/>
    <w:rsid w:val="008C1DCD"/>
    <w:rsid w:val="008C4A36"/>
    <w:rsid w:val="008D4E81"/>
    <w:rsid w:val="008D507C"/>
    <w:rsid w:val="008D61DE"/>
    <w:rsid w:val="008D72B2"/>
    <w:rsid w:val="008E0F54"/>
    <w:rsid w:val="008E652B"/>
    <w:rsid w:val="008F09C6"/>
    <w:rsid w:val="008F2257"/>
    <w:rsid w:val="008F3A36"/>
    <w:rsid w:val="008F5046"/>
    <w:rsid w:val="008F5787"/>
    <w:rsid w:val="008F6BE0"/>
    <w:rsid w:val="00901602"/>
    <w:rsid w:val="00904AB7"/>
    <w:rsid w:val="00905A4F"/>
    <w:rsid w:val="0091108A"/>
    <w:rsid w:val="00911311"/>
    <w:rsid w:val="00911F76"/>
    <w:rsid w:val="009123C2"/>
    <w:rsid w:val="00912EBE"/>
    <w:rsid w:val="00914C7B"/>
    <w:rsid w:val="00914DA9"/>
    <w:rsid w:val="00915DCA"/>
    <w:rsid w:val="00915E81"/>
    <w:rsid w:val="00920770"/>
    <w:rsid w:val="00920E05"/>
    <w:rsid w:val="00922F85"/>
    <w:rsid w:val="009245B2"/>
    <w:rsid w:val="00924975"/>
    <w:rsid w:val="00924C7B"/>
    <w:rsid w:val="00924D88"/>
    <w:rsid w:val="009267ED"/>
    <w:rsid w:val="0092726A"/>
    <w:rsid w:val="00930124"/>
    <w:rsid w:val="00932901"/>
    <w:rsid w:val="00932B79"/>
    <w:rsid w:val="009347B8"/>
    <w:rsid w:val="00935D6A"/>
    <w:rsid w:val="00941E90"/>
    <w:rsid w:val="00942690"/>
    <w:rsid w:val="00943632"/>
    <w:rsid w:val="00943B9A"/>
    <w:rsid w:val="009500F3"/>
    <w:rsid w:val="00953ED9"/>
    <w:rsid w:val="00955976"/>
    <w:rsid w:val="00955ABA"/>
    <w:rsid w:val="009614B9"/>
    <w:rsid w:val="00964714"/>
    <w:rsid w:val="00971C05"/>
    <w:rsid w:val="00972E47"/>
    <w:rsid w:val="009805AA"/>
    <w:rsid w:val="00981E7C"/>
    <w:rsid w:val="00981FAE"/>
    <w:rsid w:val="009841A0"/>
    <w:rsid w:val="00985129"/>
    <w:rsid w:val="0098559A"/>
    <w:rsid w:val="009864DC"/>
    <w:rsid w:val="00986CAD"/>
    <w:rsid w:val="00992551"/>
    <w:rsid w:val="00993B20"/>
    <w:rsid w:val="00993B5B"/>
    <w:rsid w:val="00993F62"/>
    <w:rsid w:val="00996D23"/>
    <w:rsid w:val="009A1AC7"/>
    <w:rsid w:val="009A475B"/>
    <w:rsid w:val="009A65EE"/>
    <w:rsid w:val="009A7F7A"/>
    <w:rsid w:val="009B4BEF"/>
    <w:rsid w:val="009B4FAA"/>
    <w:rsid w:val="009B690A"/>
    <w:rsid w:val="009B7EBE"/>
    <w:rsid w:val="009C0642"/>
    <w:rsid w:val="009C10F7"/>
    <w:rsid w:val="009C22B1"/>
    <w:rsid w:val="009C5510"/>
    <w:rsid w:val="009C615C"/>
    <w:rsid w:val="009C7CE9"/>
    <w:rsid w:val="009C7F5F"/>
    <w:rsid w:val="009D0196"/>
    <w:rsid w:val="009D0EC1"/>
    <w:rsid w:val="009D1D6A"/>
    <w:rsid w:val="009D2BD7"/>
    <w:rsid w:val="009D2F47"/>
    <w:rsid w:val="009D7614"/>
    <w:rsid w:val="009E2851"/>
    <w:rsid w:val="009E2BFD"/>
    <w:rsid w:val="009E3944"/>
    <w:rsid w:val="009E5894"/>
    <w:rsid w:val="009F13E1"/>
    <w:rsid w:val="009F143D"/>
    <w:rsid w:val="009F2CEE"/>
    <w:rsid w:val="009F4287"/>
    <w:rsid w:val="009F5EC4"/>
    <w:rsid w:val="009F6857"/>
    <w:rsid w:val="009F7E30"/>
    <w:rsid w:val="00A01F06"/>
    <w:rsid w:val="00A0284D"/>
    <w:rsid w:val="00A0352E"/>
    <w:rsid w:val="00A0374D"/>
    <w:rsid w:val="00A0479C"/>
    <w:rsid w:val="00A0595D"/>
    <w:rsid w:val="00A0698E"/>
    <w:rsid w:val="00A11C03"/>
    <w:rsid w:val="00A17E99"/>
    <w:rsid w:val="00A237B9"/>
    <w:rsid w:val="00A23ECD"/>
    <w:rsid w:val="00A2594E"/>
    <w:rsid w:val="00A25F3E"/>
    <w:rsid w:val="00A26F7A"/>
    <w:rsid w:val="00A302E8"/>
    <w:rsid w:val="00A320B1"/>
    <w:rsid w:val="00A352B4"/>
    <w:rsid w:val="00A36A4D"/>
    <w:rsid w:val="00A428DE"/>
    <w:rsid w:val="00A42D99"/>
    <w:rsid w:val="00A43DA4"/>
    <w:rsid w:val="00A467D3"/>
    <w:rsid w:val="00A51996"/>
    <w:rsid w:val="00A60B04"/>
    <w:rsid w:val="00A647C2"/>
    <w:rsid w:val="00A70365"/>
    <w:rsid w:val="00A720E4"/>
    <w:rsid w:val="00A7262F"/>
    <w:rsid w:val="00A72A18"/>
    <w:rsid w:val="00A74250"/>
    <w:rsid w:val="00A74B95"/>
    <w:rsid w:val="00A74FE5"/>
    <w:rsid w:val="00A75737"/>
    <w:rsid w:val="00A77498"/>
    <w:rsid w:val="00A779A8"/>
    <w:rsid w:val="00A779B3"/>
    <w:rsid w:val="00A817B7"/>
    <w:rsid w:val="00A83F43"/>
    <w:rsid w:val="00A84DCA"/>
    <w:rsid w:val="00A8522E"/>
    <w:rsid w:val="00A85737"/>
    <w:rsid w:val="00A85869"/>
    <w:rsid w:val="00A86EAE"/>
    <w:rsid w:val="00A91A6E"/>
    <w:rsid w:val="00A95381"/>
    <w:rsid w:val="00A95409"/>
    <w:rsid w:val="00A97589"/>
    <w:rsid w:val="00AA0C4F"/>
    <w:rsid w:val="00AA2EE5"/>
    <w:rsid w:val="00AA3455"/>
    <w:rsid w:val="00AA43C5"/>
    <w:rsid w:val="00AA5224"/>
    <w:rsid w:val="00AA538F"/>
    <w:rsid w:val="00AA5393"/>
    <w:rsid w:val="00AA56D2"/>
    <w:rsid w:val="00AA5AC6"/>
    <w:rsid w:val="00AA664F"/>
    <w:rsid w:val="00AA6B96"/>
    <w:rsid w:val="00AA7D7C"/>
    <w:rsid w:val="00AB51C1"/>
    <w:rsid w:val="00AC2AE5"/>
    <w:rsid w:val="00AC3FEB"/>
    <w:rsid w:val="00AD10E2"/>
    <w:rsid w:val="00AD25FB"/>
    <w:rsid w:val="00AD60E7"/>
    <w:rsid w:val="00AD70E5"/>
    <w:rsid w:val="00AD7DB4"/>
    <w:rsid w:val="00AE0D32"/>
    <w:rsid w:val="00AE5DD2"/>
    <w:rsid w:val="00AE6541"/>
    <w:rsid w:val="00AF0620"/>
    <w:rsid w:val="00AF0D33"/>
    <w:rsid w:val="00AF20B5"/>
    <w:rsid w:val="00AF60A2"/>
    <w:rsid w:val="00AF790B"/>
    <w:rsid w:val="00B02528"/>
    <w:rsid w:val="00B051DB"/>
    <w:rsid w:val="00B07490"/>
    <w:rsid w:val="00B12C3C"/>
    <w:rsid w:val="00B15E5A"/>
    <w:rsid w:val="00B244AE"/>
    <w:rsid w:val="00B273C8"/>
    <w:rsid w:val="00B40F6C"/>
    <w:rsid w:val="00B4137E"/>
    <w:rsid w:val="00B449D8"/>
    <w:rsid w:val="00B45A3B"/>
    <w:rsid w:val="00B46371"/>
    <w:rsid w:val="00B464AA"/>
    <w:rsid w:val="00B4696B"/>
    <w:rsid w:val="00B47B87"/>
    <w:rsid w:val="00B5198F"/>
    <w:rsid w:val="00B5236E"/>
    <w:rsid w:val="00B52B2E"/>
    <w:rsid w:val="00B6103E"/>
    <w:rsid w:val="00B613BF"/>
    <w:rsid w:val="00B644E4"/>
    <w:rsid w:val="00B67567"/>
    <w:rsid w:val="00B67696"/>
    <w:rsid w:val="00B7025C"/>
    <w:rsid w:val="00B72193"/>
    <w:rsid w:val="00B7237E"/>
    <w:rsid w:val="00B72661"/>
    <w:rsid w:val="00B72701"/>
    <w:rsid w:val="00B728C1"/>
    <w:rsid w:val="00B746A9"/>
    <w:rsid w:val="00B75043"/>
    <w:rsid w:val="00B76610"/>
    <w:rsid w:val="00B76CB7"/>
    <w:rsid w:val="00B81D37"/>
    <w:rsid w:val="00B83E32"/>
    <w:rsid w:val="00B83F68"/>
    <w:rsid w:val="00B87E2A"/>
    <w:rsid w:val="00B91D46"/>
    <w:rsid w:val="00B92322"/>
    <w:rsid w:val="00B92608"/>
    <w:rsid w:val="00B929B0"/>
    <w:rsid w:val="00B94A35"/>
    <w:rsid w:val="00B97EE3"/>
    <w:rsid w:val="00BA2362"/>
    <w:rsid w:val="00BA268D"/>
    <w:rsid w:val="00BB032E"/>
    <w:rsid w:val="00BB0707"/>
    <w:rsid w:val="00BB1348"/>
    <w:rsid w:val="00BB516E"/>
    <w:rsid w:val="00BB6296"/>
    <w:rsid w:val="00BC0097"/>
    <w:rsid w:val="00BC2367"/>
    <w:rsid w:val="00BD3688"/>
    <w:rsid w:val="00BD430B"/>
    <w:rsid w:val="00BD4968"/>
    <w:rsid w:val="00BD648C"/>
    <w:rsid w:val="00BD694F"/>
    <w:rsid w:val="00BE0E73"/>
    <w:rsid w:val="00BE1458"/>
    <w:rsid w:val="00BE26B9"/>
    <w:rsid w:val="00BE6A64"/>
    <w:rsid w:val="00BF0DCD"/>
    <w:rsid w:val="00BF1542"/>
    <w:rsid w:val="00BF1E65"/>
    <w:rsid w:val="00BF26C1"/>
    <w:rsid w:val="00BF36D5"/>
    <w:rsid w:val="00BF384D"/>
    <w:rsid w:val="00BF39C3"/>
    <w:rsid w:val="00BF4604"/>
    <w:rsid w:val="00BF6C57"/>
    <w:rsid w:val="00C00664"/>
    <w:rsid w:val="00C06AB2"/>
    <w:rsid w:val="00C11190"/>
    <w:rsid w:val="00C12951"/>
    <w:rsid w:val="00C13272"/>
    <w:rsid w:val="00C1482D"/>
    <w:rsid w:val="00C15A00"/>
    <w:rsid w:val="00C16160"/>
    <w:rsid w:val="00C1633A"/>
    <w:rsid w:val="00C1642E"/>
    <w:rsid w:val="00C22E06"/>
    <w:rsid w:val="00C23BFD"/>
    <w:rsid w:val="00C25F67"/>
    <w:rsid w:val="00C264DF"/>
    <w:rsid w:val="00C27306"/>
    <w:rsid w:val="00C274D5"/>
    <w:rsid w:val="00C27B8C"/>
    <w:rsid w:val="00C3112B"/>
    <w:rsid w:val="00C312D7"/>
    <w:rsid w:val="00C32772"/>
    <w:rsid w:val="00C37031"/>
    <w:rsid w:val="00C4176C"/>
    <w:rsid w:val="00C430D9"/>
    <w:rsid w:val="00C440F0"/>
    <w:rsid w:val="00C447F1"/>
    <w:rsid w:val="00C46804"/>
    <w:rsid w:val="00C47BF6"/>
    <w:rsid w:val="00C5157E"/>
    <w:rsid w:val="00C51B46"/>
    <w:rsid w:val="00C53D39"/>
    <w:rsid w:val="00C55E23"/>
    <w:rsid w:val="00C606F3"/>
    <w:rsid w:val="00C63E2C"/>
    <w:rsid w:val="00C70D90"/>
    <w:rsid w:val="00C72335"/>
    <w:rsid w:val="00C724E1"/>
    <w:rsid w:val="00C72FF6"/>
    <w:rsid w:val="00C73719"/>
    <w:rsid w:val="00C746D6"/>
    <w:rsid w:val="00C75327"/>
    <w:rsid w:val="00C77B82"/>
    <w:rsid w:val="00C8337C"/>
    <w:rsid w:val="00C83DD3"/>
    <w:rsid w:val="00C90FCC"/>
    <w:rsid w:val="00C920A1"/>
    <w:rsid w:val="00C93067"/>
    <w:rsid w:val="00C938B6"/>
    <w:rsid w:val="00C968C0"/>
    <w:rsid w:val="00CA1CEA"/>
    <w:rsid w:val="00CA332F"/>
    <w:rsid w:val="00CA3AE3"/>
    <w:rsid w:val="00CA717E"/>
    <w:rsid w:val="00CA7938"/>
    <w:rsid w:val="00CA7E14"/>
    <w:rsid w:val="00CB1C8A"/>
    <w:rsid w:val="00CB1D2D"/>
    <w:rsid w:val="00CB2F81"/>
    <w:rsid w:val="00CB4118"/>
    <w:rsid w:val="00CB6E8C"/>
    <w:rsid w:val="00CB7844"/>
    <w:rsid w:val="00CC2021"/>
    <w:rsid w:val="00CC3B78"/>
    <w:rsid w:val="00CC3B87"/>
    <w:rsid w:val="00CC7423"/>
    <w:rsid w:val="00CD02F4"/>
    <w:rsid w:val="00CD076C"/>
    <w:rsid w:val="00CD08FD"/>
    <w:rsid w:val="00CD479B"/>
    <w:rsid w:val="00CD54B1"/>
    <w:rsid w:val="00CD55E4"/>
    <w:rsid w:val="00CD6306"/>
    <w:rsid w:val="00CE0FEB"/>
    <w:rsid w:val="00CE524A"/>
    <w:rsid w:val="00CE6D9A"/>
    <w:rsid w:val="00CF1117"/>
    <w:rsid w:val="00CF2868"/>
    <w:rsid w:val="00CF38DB"/>
    <w:rsid w:val="00CF4C5F"/>
    <w:rsid w:val="00CF7A0E"/>
    <w:rsid w:val="00D00826"/>
    <w:rsid w:val="00D01C33"/>
    <w:rsid w:val="00D01F1F"/>
    <w:rsid w:val="00D03593"/>
    <w:rsid w:val="00D04208"/>
    <w:rsid w:val="00D06E9A"/>
    <w:rsid w:val="00D10D4E"/>
    <w:rsid w:val="00D1237A"/>
    <w:rsid w:val="00D1290A"/>
    <w:rsid w:val="00D142F0"/>
    <w:rsid w:val="00D207F6"/>
    <w:rsid w:val="00D208FF"/>
    <w:rsid w:val="00D24679"/>
    <w:rsid w:val="00D2619D"/>
    <w:rsid w:val="00D27521"/>
    <w:rsid w:val="00D300D2"/>
    <w:rsid w:val="00D328F4"/>
    <w:rsid w:val="00D33426"/>
    <w:rsid w:val="00D34378"/>
    <w:rsid w:val="00D348FB"/>
    <w:rsid w:val="00D35563"/>
    <w:rsid w:val="00D36FB8"/>
    <w:rsid w:val="00D37269"/>
    <w:rsid w:val="00D42E6C"/>
    <w:rsid w:val="00D4384F"/>
    <w:rsid w:val="00D43A2A"/>
    <w:rsid w:val="00D458AB"/>
    <w:rsid w:val="00D469E7"/>
    <w:rsid w:val="00D46EB6"/>
    <w:rsid w:val="00D50122"/>
    <w:rsid w:val="00D526FA"/>
    <w:rsid w:val="00D53359"/>
    <w:rsid w:val="00D53470"/>
    <w:rsid w:val="00D538CE"/>
    <w:rsid w:val="00D5395A"/>
    <w:rsid w:val="00D543E7"/>
    <w:rsid w:val="00D54CA6"/>
    <w:rsid w:val="00D54CFB"/>
    <w:rsid w:val="00D62984"/>
    <w:rsid w:val="00D647D4"/>
    <w:rsid w:val="00D66B50"/>
    <w:rsid w:val="00D676B1"/>
    <w:rsid w:val="00D702EF"/>
    <w:rsid w:val="00D70569"/>
    <w:rsid w:val="00D70703"/>
    <w:rsid w:val="00D70C38"/>
    <w:rsid w:val="00D80472"/>
    <w:rsid w:val="00D8049B"/>
    <w:rsid w:val="00D8648A"/>
    <w:rsid w:val="00D87BD1"/>
    <w:rsid w:val="00D87CFF"/>
    <w:rsid w:val="00D87FF9"/>
    <w:rsid w:val="00D90529"/>
    <w:rsid w:val="00D91637"/>
    <w:rsid w:val="00D9499D"/>
    <w:rsid w:val="00D972FB"/>
    <w:rsid w:val="00D97DEF"/>
    <w:rsid w:val="00DA0F69"/>
    <w:rsid w:val="00DA1127"/>
    <w:rsid w:val="00DA252E"/>
    <w:rsid w:val="00DA4CE6"/>
    <w:rsid w:val="00DA5E33"/>
    <w:rsid w:val="00DB1BA0"/>
    <w:rsid w:val="00DB1BA1"/>
    <w:rsid w:val="00DB3E33"/>
    <w:rsid w:val="00DB4145"/>
    <w:rsid w:val="00DB4655"/>
    <w:rsid w:val="00DB50E1"/>
    <w:rsid w:val="00DB5B00"/>
    <w:rsid w:val="00DB5E50"/>
    <w:rsid w:val="00DC0437"/>
    <w:rsid w:val="00DC05E9"/>
    <w:rsid w:val="00DC2666"/>
    <w:rsid w:val="00DC31BD"/>
    <w:rsid w:val="00DC7030"/>
    <w:rsid w:val="00DC7A1D"/>
    <w:rsid w:val="00DD5581"/>
    <w:rsid w:val="00DD5EC7"/>
    <w:rsid w:val="00DD62D5"/>
    <w:rsid w:val="00DE1F6D"/>
    <w:rsid w:val="00DE2DBE"/>
    <w:rsid w:val="00DE5259"/>
    <w:rsid w:val="00DE592A"/>
    <w:rsid w:val="00DF16AA"/>
    <w:rsid w:val="00DF29A6"/>
    <w:rsid w:val="00DF2DF9"/>
    <w:rsid w:val="00DF586A"/>
    <w:rsid w:val="00DF5F43"/>
    <w:rsid w:val="00DF5FC6"/>
    <w:rsid w:val="00E01CC1"/>
    <w:rsid w:val="00E055CC"/>
    <w:rsid w:val="00E06200"/>
    <w:rsid w:val="00E07C21"/>
    <w:rsid w:val="00E10499"/>
    <w:rsid w:val="00E10573"/>
    <w:rsid w:val="00E107FF"/>
    <w:rsid w:val="00E11BD9"/>
    <w:rsid w:val="00E13507"/>
    <w:rsid w:val="00E14008"/>
    <w:rsid w:val="00E15054"/>
    <w:rsid w:val="00E15AD6"/>
    <w:rsid w:val="00E17AE4"/>
    <w:rsid w:val="00E218F5"/>
    <w:rsid w:val="00E220CA"/>
    <w:rsid w:val="00E24704"/>
    <w:rsid w:val="00E25888"/>
    <w:rsid w:val="00E332FE"/>
    <w:rsid w:val="00E33A9C"/>
    <w:rsid w:val="00E33C93"/>
    <w:rsid w:val="00E35B10"/>
    <w:rsid w:val="00E40030"/>
    <w:rsid w:val="00E44D73"/>
    <w:rsid w:val="00E44EFB"/>
    <w:rsid w:val="00E45D67"/>
    <w:rsid w:val="00E46495"/>
    <w:rsid w:val="00E46D06"/>
    <w:rsid w:val="00E50B8D"/>
    <w:rsid w:val="00E51E09"/>
    <w:rsid w:val="00E52D74"/>
    <w:rsid w:val="00E535B1"/>
    <w:rsid w:val="00E54444"/>
    <w:rsid w:val="00E55768"/>
    <w:rsid w:val="00E57FC7"/>
    <w:rsid w:val="00E609EB"/>
    <w:rsid w:val="00E613EA"/>
    <w:rsid w:val="00E619BD"/>
    <w:rsid w:val="00E61B8C"/>
    <w:rsid w:val="00E62DED"/>
    <w:rsid w:val="00E639BB"/>
    <w:rsid w:val="00E65375"/>
    <w:rsid w:val="00E706F5"/>
    <w:rsid w:val="00E71F3F"/>
    <w:rsid w:val="00E728E4"/>
    <w:rsid w:val="00E72FCE"/>
    <w:rsid w:val="00E75AD6"/>
    <w:rsid w:val="00E76182"/>
    <w:rsid w:val="00E816C7"/>
    <w:rsid w:val="00E81A5A"/>
    <w:rsid w:val="00E8388A"/>
    <w:rsid w:val="00E8485F"/>
    <w:rsid w:val="00E93624"/>
    <w:rsid w:val="00E96F9D"/>
    <w:rsid w:val="00EA1E68"/>
    <w:rsid w:val="00EA5AE2"/>
    <w:rsid w:val="00EA5B5C"/>
    <w:rsid w:val="00EA645B"/>
    <w:rsid w:val="00EA6961"/>
    <w:rsid w:val="00EA7684"/>
    <w:rsid w:val="00EB0267"/>
    <w:rsid w:val="00EB06EC"/>
    <w:rsid w:val="00EB0F7D"/>
    <w:rsid w:val="00EB2103"/>
    <w:rsid w:val="00EB2A27"/>
    <w:rsid w:val="00EB50AD"/>
    <w:rsid w:val="00EB6E41"/>
    <w:rsid w:val="00EC253E"/>
    <w:rsid w:val="00EC35F6"/>
    <w:rsid w:val="00EC5365"/>
    <w:rsid w:val="00EC7B02"/>
    <w:rsid w:val="00EE0100"/>
    <w:rsid w:val="00EE0EFD"/>
    <w:rsid w:val="00EE1532"/>
    <w:rsid w:val="00EE1A5F"/>
    <w:rsid w:val="00EE224F"/>
    <w:rsid w:val="00EF19C6"/>
    <w:rsid w:val="00EF2B0B"/>
    <w:rsid w:val="00EF36B7"/>
    <w:rsid w:val="00EF4DAF"/>
    <w:rsid w:val="00EF6538"/>
    <w:rsid w:val="00EF7161"/>
    <w:rsid w:val="00EF74E3"/>
    <w:rsid w:val="00EF7E4C"/>
    <w:rsid w:val="00F01A62"/>
    <w:rsid w:val="00F01F8A"/>
    <w:rsid w:val="00F047B5"/>
    <w:rsid w:val="00F0523C"/>
    <w:rsid w:val="00F056CB"/>
    <w:rsid w:val="00F10143"/>
    <w:rsid w:val="00F12CE7"/>
    <w:rsid w:val="00F1368F"/>
    <w:rsid w:val="00F1491F"/>
    <w:rsid w:val="00F175B0"/>
    <w:rsid w:val="00F22D1D"/>
    <w:rsid w:val="00F260E8"/>
    <w:rsid w:val="00F33C51"/>
    <w:rsid w:val="00F34DC9"/>
    <w:rsid w:val="00F42EFC"/>
    <w:rsid w:val="00F452F1"/>
    <w:rsid w:val="00F472C4"/>
    <w:rsid w:val="00F5158A"/>
    <w:rsid w:val="00F519DE"/>
    <w:rsid w:val="00F54770"/>
    <w:rsid w:val="00F557E8"/>
    <w:rsid w:val="00F5594C"/>
    <w:rsid w:val="00F56397"/>
    <w:rsid w:val="00F563BA"/>
    <w:rsid w:val="00F60725"/>
    <w:rsid w:val="00F62FD3"/>
    <w:rsid w:val="00F659C9"/>
    <w:rsid w:val="00F67DAF"/>
    <w:rsid w:val="00F67F00"/>
    <w:rsid w:val="00F705B5"/>
    <w:rsid w:val="00F86426"/>
    <w:rsid w:val="00F87DDD"/>
    <w:rsid w:val="00F924AB"/>
    <w:rsid w:val="00F93635"/>
    <w:rsid w:val="00F945A5"/>
    <w:rsid w:val="00FA0FE5"/>
    <w:rsid w:val="00FA1166"/>
    <w:rsid w:val="00FA211F"/>
    <w:rsid w:val="00FA22B3"/>
    <w:rsid w:val="00FA4690"/>
    <w:rsid w:val="00FA4B07"/>
    <w:rsid w:val="00FB2CBA"/>
    <w:rsid w:val="00FB58FA"/>
    <w:rsid w:val="00FC3556"/>
    <w:rsid w:val="00FC3AA2"/>
    <w:rsid w:val="00FC526E"/>
    <w:rsid w:val="00FC5668"/>
    <w:rsid w:val="00FC5A37"/>
    <w:rsid w:val="00FD0DD5"/>
    <w:rsid w:val="00FD10B3"/>
    <w:rsid w:val="00FD14A2"/>
    <w:rsid w:val="00FD1541"/>
    <w:rsid w:val="00FD2E18"/>
    <w:rsid w:val="00FE0BE4"/>
    <w:rsid w:val="00FE1814"/>
    <w:rsid w:val="00FE1BA3"/>
    <w:rsid w:val="00FE258D"/>
    <w:rsid w:val="00FE5BEF"/>
    <w:rsid w:val="00FE64BF"/>
    <w:rsid w:val="00FE692C"/>
    <w:rsid w:val="00FF09F1"/>
    <w:rsid w:val="00FF2041"/>
    <w:rsid w:val="00FF2D4C"/>
    <w:rsid w:val="00FF2E09"/>
    <w:rsid w:val="00FF30F0"/>
    <w:rsid w:val="00FF4784"/>
    <w:rsid w:val="00FF4C88"/>
    <w:rsid w:val="00FF6D34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2E0"/>
    <w:rPr>
      <w:sz w:val="20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D06E9A"/>
    <w:pPr>
      <w:keepNext/>
      <w:outlineLvl w:val="2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3902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4500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</w:rPr>
  </w:style>
  <w:style w:type="character" w:styleId="PageNumber">
    <w:name w:val="page number"/>
    <w:basedOn w:val="DefaultParagraphFont"/>
    <w:uiPriority w:val="99"/>
    <w:rsid w:val="0084500D"/>
  </w:style>
  <w:style w:type="character" w:customStyle="1" w:styleId="Heading3Char1">
    <w:name w:val="Heading 3 Char1"/>
    <w:link w:val="Heading3"/>
    <w:uiPriority w:val="99"/>
    <w:locked/>
    <w:rsid w:val="00D06E9A"/>
    <w:rPr>
      <w:rFonts w:eastAsia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1"/>
    <w:uiPriority w:val="99"/>
    <w:rsid w:val="00D06E9A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0"/>
      <w:szCs w:val="20"/>
    </w:rPr>
  </w:style>
  <w:style w:type="character" w:customStyle="1" w:styleId="BodyText2Char1">
    <w:name w:val="Body Text 2 Char1"/>
    <w:link w:val="BodyText2"/>
    <w:uiPriority w:val="99"/>
    <w:locked/>
    <w:rsid w:val="00D06E9A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D7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styleId="BodyTextIndent">
    <w:name w:val="Body Text Indent"/>
    <w:basedOn w:val="Normal"/>
    <w:link w:val="BodyTextIndentChar"/>
    <w:uiPriority w:val="99"/>
    <w:rsid w:val="0089700C"/>
    <w:pPr>
      <w:ind w:firstLine="705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161</Words>
  <Characters>921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                                         к квалификационным требованиям к профессиональным знаниям и навыкам необходимых для замещения должностей муниципальной службы в администрации </dc:title>
  <dc:subject/>
  <dc:creator>Zver</dc:creator>
  <cp:keywords/>
  <dc:description/>
  <cp:lastModifiedBy>секретарь</cp:lastModifiedBy>
  <cp:revision>6</cp:revision>
  <cp:lastPrinted>2012-05-16T14:00:00Z</cp:lastPrinted>
  <dcterms:created xsi:type="dcterms:W3CDTF">2012-05-22T06:01:00Z</dcterms:created>
  <dcterms:modified xsi:type="dcterms:W3CDTF">2015-08-18T07:34:00Z</dcterms:modified>
</cp:coreProperties>
</file>